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56C91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BRADFORD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fl.1498)</w:t>
      </w:r>
    </w:p>
    <w:p w14:paraId="6062E186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</w:p>
    <w:p w14:paraId="4C72AC6B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</w:p>
    <w:p w14:paraId="664D5D6F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 Sep.1498</w:t>
      </w:r>
      <w:r>
        <w:rPr>
          <w:rFonts w:eastAsia="Times New Roman" w:cs="Times New Roman"/>
          <w:szCs w:val="24"/>
        </w:rPr>
        <w:tab/>
        <w:t xml:space="preserve">He was one of the feoffees of Roger </w:t>
      </w:r>
      <w:proofErr w:type="spellStart"/>
      <w:r>
        <w:rPr>
          <w:rFonts w:eastAsia="Times New Roman" w:cs="Times New Roman"/>
          <w:szCs w:val="24"/>
        </w:rPr>
        <w:t>Tymperley</w:t>
      </w:r>
      <w:proofErr w:type="spellEnd"/>
      <w:r>
        <w:rPr>
          <w:rFonts w:eastAsia="Times New Roman" w:cs="Times New Roman"/>
          <w:szCs w:val="24"/>
        </w:rPr>
        <w:t xml:space="preserve"> of Ipswich(q.v.) of a </w:t>
      </w:r>
      <w:proofErr w:type="gramStart"/>
      <w:r>
        <w:rPr>
          <w:rFonts w:eastAsia="Times New Roman" w:cs="Times New Roman"/>
          <w:szCs w:val="24"/>
        </w:rPr>
        <w:t>tenement</w:t>
      </w:r>
      <w:proofErr w:type="gramEnd"/>
    </w:p>
    <w:p w14:paraId="41065FFD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and a garden in Ipswich who had to see that Prior Richard </w:t>
      </w:r>
      <w:proofErr w:type="spellStart"/>
      <w:r>
        <w:rPr>
          <w:rFonts w:eastAsia="Times New Roman" w:cs="Times New Roman"/>
          <w:szCs w:val="24"/>
        </w:rPr>
        <w:t>Forthe</w:t>
      </w:r>
      <w:proofErr w:type="spellEnd"/>
      <w:r>
        <w:rPr>
          <w:rFonts w:eastAsia="Times New Roman" w:cs="Times New Roman"/>
          <w:szCs w:val="24"/>
        </w:rPr>
        <w:t xml:space="preserve"> and the</w:t>
      </w:r>
    </w:p>
    <w:p w14:paraId="2C9D3FA2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convent of Holy Trinity should occupy the above after Richard’s death.</w:t>
      </w:r>
    </w:p>
    <w:p w14:paraId="279EF1B6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17AB8E03" w14:textId="77777777" w:rsidR="003D2A32" w:rsidRDefault="003D2A32" w:rsidP="003D2A3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pp.41-2)</w:t>
      </w:r>
    </w:p>
    <w:p w14:paraId="2B73DA17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</w:p>
    <w:p w14:paraId="16826565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</w:p>
    <w:p w14:paraId="2378A0A5" w14:textId="77777777" w:rsidR="003D2A32" w:rsidRDefault="003D2A32" w:rsidP="003D2A3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25 April 2023</w:t>
      </w:r>
    </w:p>
    <w:p w14:paraId="6C53910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FF1CA" w14:textId="77777777" w:rsidR="003D2A32" w:rsidRDefault="003D2A32" w:rsidP="009139A6">
      <w:r>
        <w:separator/>
      </w:r>
    </w:p>
  </w:endnote>
  <w:endnote w:type="continuationSeparator" w:id="0">
    <w:p w14:paraId="2C7855AE" w14:textId="77777777" w:rsidR="003D2A32" w:rsidRDefault="003D2A3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B21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E82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568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00426" w14:textId="77777777" w:rsidR="003D2A32" w:rsidRDefault="003D2A32" w:rsidP="009139A6">
      <w:r>
        <w:separator/>
      </w:r>
    </w:p>
  </w:footnote>
  <w:footnote w:type="continuationSeparator" w:id="0">
    <w:p w14:paraId="59D12444" w14:textId="77777777" w:rsidR="003D2A32" w:rsidRDefault="003D2A3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A0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A60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7125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A32"/>
    <w:rsid w:val="000666E0"/>
    <w:rsid w:val="002510B7"/>
    <w:rsid w:val="003D2A3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71358"/>
  <w15:chartTrackingRefBased/>
  <w15:docId w15:val="{4DBE2719-DC36-44B4-89F6-00557F7E9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2023-04-26T19:52:00Z</dcterms:created>
  <dcterms:modified xsi:type="dcterms:W3CDTF">2023-04-26T19:53:00Z</dcterms:modified>
</cp:coreProperties>
</file>